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44" w:rsidRDefault="009B1544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9B1544" w:rsidRDefault="009B1544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9B1544" w:rsidRDefault="009B1544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9B1544" w:rsidRDefault="009B1544">
      <w:pPr>
        <w:framePr w:w="11630" w:h="732" w:hRule="exact" w:hSpace="187" w:wrap="around" w:vAnchor="page" w:hAnchor="page" w:x="298" w:y="851"/>
        <w:jc w:val="center"/>
      </w:pPr>
    </w:p>
    <w:p w:rsidR="009B1544" w:rsidRDefault="009B1544">
      <w:pPr>
        <w:jc w:val="center"/>
        <w:rPr>
          <w:rFonts w:ascii="Moderne" w:hAnsi="Moderne"/>
          <w:smallCaps/>
          <w:sz w:val="18"/>
        </w:rPr>
      </w:pPr>
    </w:p>
    <w:p w:rsidR="009B1544" w:rsidRDefault="00833CBB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9B1544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1C776B">
        <w:rPr>
          <w:rFonts w:ascii="Times New Roman" w:hAnsi="Times New Roman"/>
          <w:smallCaps/>
          <w:noProof/>
          <w:sz w:val="20"/>
        </w:rPr>
        <w:t>19 November, 2010</w:t>
      </w:r>
      <w:r>
        <w:rPr>
          <w:rFonts w:ascii="Times New Roman" w:hAnsi="Times New Roman"/>
          <w:smallCaps/>
          <w:sz w:val="20"/>
        </w:rPr>
        <w:fldChar w:fldCharType="end"/>
      </w:r>
    </w:p>
    <w:p w:rsidR="009B1544" w:rsidRDefault="009B1544">
      <w:pPr>
        <w:rPr>
          <w:rFonts w:ascii="Times New Roman" w:hAnsi="Times New Roman"/>
          <w:sz w:val="26"/>
        </w:rPr>
      </w:pPr>
    </w:p>
    <w:p w:rsidR="009B1544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Luis Hernandez-Lopez</w:t>
      </w:r>
    </w:p>
    <w:p w:rsidR="00732FC5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4462 Kamoa Road Village Manor F-12</w:t>
      </w:r>
    </w:p>
    <w:p w:rsidR="00732FC5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Kapa’a Hawaii, 96746</w:t>
      </w:r>
    </w:p>
    <w:p w:rsidR="00597B9B" w:rsidRDefault="00597B9B">
      <w:pPr>
        <w:rPr>
          <w:rFonts w:ascii="Times New Roman" w:hAnsi="Times New Roman"/>
          <w:sz w:val="26"/>
        </w:rPr>
      </w:pPr>
    </w:p>
    <w:p w:rsidR="00597B9B" w:rsidRDefault="00597B9B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Via Hand delivery by Eric Norman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Dear Luis,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On the enclosed disc is a copy of your immigration record.  You should keep this in a secure place.  We were able to obtain the record much quicker that we originally thought we could.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Also enclosed are the original photos of you and Angel, that you provided earlier.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The record shows that your previous attorney did not submit a proper FOIA request for your record and that she has not filed any documents on your behalf.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We will be sending you documents for signature in the next few days.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Sincerely,</w:t>
      </w: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597B9B" w:rsidRDefault="00597B9B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William Frick</w:t>
      </w: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Enclosures: as stated above</w:t>
      </w:r>
    </w:p>
    <w:sectPr w:rsidR="00732FC5" w:rsidSect="003E6EBF">
      <w:footerReference w:type="default" r:id="rId6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8AE" w:rsidRDefault="004F78AE">
      <w:r>
        <w:separator/>
      </w:r>
    </w:p>
  </w:endnote>
  <w:endnote w:type="continuationSeparator" w:id="0">
    <w:p w:rsidR="004F78AE" w:rsidRDefault="004F7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5AC" w:rsidRDefault="000305AC">
    <w:pPr>
      <w:pStyle w:val="Footer"/>
      <w:jc w:val="center"/>
      <w:rPr>
        <w:rFonts w:ascii="Garamond" w:hAnsi="Garamond"/>
        <w:b/>
        <w:i/>
        <w:sz w:val="18"/>
      </w:rPr>
    </w:pPr>
  </w:p>
  <w:p w:rsidR="000305AC" w:rsidRDefault="000305AC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   7525 SE 24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</w:t>
    </w:r>
    <w:r w:rsidR="009B1544">
      <w:rPr>
        <w:rFonts w:ascii="Garamond" w:hAnsi="Garamond"/>
        <w:b/>
        <w:i/>
        <w:sz w:val="18"/>
      </w:rPr>
      <w:t xml:space="preserve">, Washington  </w:t>
    </w:r>
    <w:r>
      <w:rPr>
        <w:rFonts w:ascii="Garamond" w:hAnsi="Garamond"/>
        <w:b/>
        <w:i/>
        <w:sz w:val="18"/>
      </w:rPr>
      <w:t>98040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9B1544" w:rsidRDefault="009B1544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9B1544" w:rsidRDefault="00833CBB">
    <w:pPr>
      <w:pStyle w:val="Footer"/>
      <w:jc w:val="center"/>
      <w:rPr>
        <w:rFonts w:ascii="Garamond" w:hAnsi="Garamond"/>
        <w:b/>
        <w:i/>
        <w:sz w:val="18"/>
      </w:rPr>
    </w:pPr>
    <w:r w:rsidRPr="00833CBB">
      <w:rPr>
        <w:rFonts w:ascii="Garamond" w:hAnsi="Garamond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68.4pt;margin-top:741.6pt;width:151.2pt;height:20.35pt;z-index:-251658752;mso-wrap-edited:f;mso-position-vertical-relative:page" wrapcoords="-237 0 -237 20800 21600 20800 21600 0 -237 0" o:allowincell="f" stroked="f">
          <v:textbox>
            <w:txbxContent>
              <w:p w:rsidR="009B1544" w:rsidRDefault="009B1544">
                <w:pP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833CBB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833CBB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1C776B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833CBB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9B1544" w:rsidRDefault="00833CBB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9B1544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1C776B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 to Luis through Eric.docx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9B1544" w:rsidRDefault="009B1544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9B1544">
      <w:rPr>
        <w:rFonts w:ascii="Garamond" w:hAnsi="Garamond"/>
        <w:b/>
        <w:smallCaps/>
        <w:sz w:val="14"/>
      </w:rPr>
      <w:t>Member: American Immigration Lawyers Association</w:t>
    </w:r>
  </w:p>
  <w:p w:rsidR="009B1544" w:rsidRDefault="009B1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8AE" w:rsidRDefault="004F78AE">
      <w:r>
        <w:separator/>
      </w:r>
    </w:p>
  </w:footnote>
  <w:footnote w:type="continuationSeparator" w:id="0">
    <w:p w:rsidR="004F78AE" w:rsidRDefault="004F78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3"/>
  <w:printFractionalCharacterWidth/>
  <w:embedSystemFonts/>
  <w:hideSpellingErrors/>
  <w:proofState w:spelling="clean" w:grammar="clean"/>
  <w:attachedTemplate r:id="rId1"/>
  <w:stylePaneFormatFilter w:val="3F01"/>
  <w:stylePaneSortMethod w:val="000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97B9B"/>
    <w:rsid w:val="000305AC"/>
    <w:rsid w:val="001C776B"/>
    <w:rsid w:val="003E6EBF"/>
    <w:rsid w:val="004F78AE"/>
    <w:rsid w:val="00597B9B"/>
    <w:rsid w:val="00732FC5"/>
    <w:rsid w:val="00833CBB"/>
    <w:rsid w:val="0095749E"/>
    <w:rsid w:val="009B1544"/>
    <w:rsid w:val="00C91AE7"/>
    <w:rsid w:val="00E553B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E6EB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E6EBF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E6EBF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E6EBF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E6EBF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3E6EBF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E6EBF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rsid w:val="003E6EBF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rsid w:val="003E6EBF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rsid w:val="003E6EBF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rsid w:val="003E6EBF"/>
    <w:rPr>
      <w:sz w:val="20"/>
    </w:rPr>
  </w:style>
  <w:style w:type="character" w:styleId="FootnoteReference">
    <w:name w:val="footnote reference"/>
    <w:basedOn w:val="DefaultParagraphFont"/>
    <w:rsid w:val="003E6EBF"/>
    <w:rPr>
      <w:vertAlign w:val="superscript"/>
    </w:rPr>
  </w:style>
  <w:style w:type="paragraph" w:styleId="Header">
    <w:name w:val="header"/>
    <w:basedOn w:val="Normal"/>
    <w:rsid w:val="003E6E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6EBF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E6EBF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E6EBF"/>
    <w:rPr>
      <w:color w:val="0000FF"/>
      <w:u w:val="single"/>
    </w:rPr>
  </w:style>
  <w:style w:type="character" w:styleId="PageNumber">
    <w:name w:val="page number"/>
    <w:basedOn w:val="DefaultParagraphFont"/>
    <w:rsid w:val="003E6E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LawOfficeMercerIsland.dotx</Template>
  <TotalTime>11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Perry Mason</dc:creator>
  <cp:lastModifiedBy>Perry Mason</cp:lastModifiedBy>
  <cp:revision>4</cp:revision>
  <cp:lastPrinted>2010-11-19T21:00:00Z</cp:lastPrinted>
  <dcterms:created xsi:type="dcterms:W3CDTF">2010-11-19T20:52:00Z</dcterms:created>
  <dcterms:modified xsi:type="dcterms:W3CDTF">2010-11-19T21:03:00Z</dcterms:modified>
</cp:coreProperties>
</file>